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9DD4" w14:textId="77777777" w:rsidR="00683223" w:rsidRDefault="00683223" w:rsidP="00683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WITCHINGHAM</w:t>
      </w:r>
      <w:r>
        <w:rPr>
          <w:rFonts w:cs="Times New Roman"/>
          <w:szCs w:val="24"/>
        </w:rPr>
        <w:t xml:space="preserve">      (d.1487-8)</w:t>
      </w:r>
    </w:p>
    <w:p w14:paraId="211288C3" w14:textId="77777777" w:rsidR="00683223" w:rsidRDefault="00683223" w:rsidP="00683223">
      <w:pPr>
        <w:pStyle w:val="NoSpacing"/>
        <w:rPr>
          <w:rFonts w:cs="Times New Roman"/>
          <w:szCs w:val="24"/>
        </w:rPr>
      </w:pPr>
    </w:p>
    <w:p w14:paraId="5F1563E6" w14:textId="77777777" w:rsidR="00683223" w:rsidRDefault="00683223" w:rsidP="00683223">
      <w:pPr>
        <w:pStyle w:val="NoSpacing"/>
        <w:rPr>
          <w:rFonts w:cs="Times New Roman"/>
          <w:szCs w:val="24"/>
        </w:rPr>
      </w:pPr>
    </w:p>
    <w:p w14:paraId="52A65E32" w14:textId="77777777" w:rsidR="00683223" w:rsidRDefault="00683223" w:rsidP="00683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Robert Witchingham.</w:t>
      </w:r>
    </w:p>
    <w:p w14:paraId="537896BB" w14:textId="77777777" w:rsidR="00683223" w:rsidRDefault="00683223" w:rsidP="00683223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543B535B" w14:textId="77777777" w:rsidR="00683223" w:rsidRDefault="00683223" w:rsidP="00683223">
      <w:pPr>
        <w:pStyle w:val="NoSpacing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>Francis Blomefield</w:t>
      </w:r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100-4)</w:t>
      </w:r>
    </w:p>
    <w:p w14:paraId="02F9B895" w14:textId="77777777" w:rsidR="00683223" w:rsidRDefault="00683223" w:rsidP="00683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John.  (ibid.)</w:t>
      </w:r>
    </w:p>
    <w:p w14:paraId="412ADC88" w14:textId="77777777" w:rsidR="00683223" w:rsidRDefault="00683223" w:rsidP="00683223">
      <w:pPr>
        <w:pStyle w:val="NoSpacing"/>
        <w:rPr>
          <w:rFonts w:cs="Times New Roman"/>
          <w:szCs w:val="24"/>
        </w:rPr>
      </w:pPr>
    </w:p>
    <w:p w14:paraId="245B344A" w14:textId="77777777" w:rsidR="00683223" w:rsidRDefault="00683223" w:rsidP="00683223">
      <w:pPr>
        <w:pStyle w:val="NoSpacing"/>
        <w:rPr>
          <w:rFonts w:cs="Times New Roman"/>
          <w:szCs w:val="24"/>
        </w:rPr>
      </w:pPr>
    </w:p>
    <w:p w14:paraId="59F1AE0F" w14:textId="77777777" w:rsidR="00683223" w:rsidRDefault="00683223" w:rsidP="00683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1487-8</w:t>
      </w:r>
      <w:r>
        <w:rPr>
          <w:rFonts w:cs="Times New Roman"/>
          <w:szCs w:val="24"/>
        </w:rPr>
        <w:tab/>
        <w:t>At the time of his death he was seised of Reedham Hall, Fishley.</w:t>
      </w:r>
    </w:p>
    <w:p w14:paraId="27AF519D" w14:textId="77777777" w:rsidR="00683223" w:rsidRDefault="00683223" w:rsidP="00683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10C70169" w14:textId="77777777" w:rsidR="00607572" w:rsidRDefault="00607572" w:rsidP="006075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Oct.1487</w:t>
      </w:r>
      <w:r>
        <w:rPr>
          <w:rFonts w:cs="Times New Roman"/>
          <w:szCs w:val="24"/>
        </w:rPr>
        <w:tab/>
        <w:t>Writ of diem clausit extremum to the Escheator of Norfolk and Suffolk.</w:t>
      </w:r>
    </w:p>
    <w:p w14:paraId="274EB01D" w14:textId="6EDB97F4" w:rsidR="00607572" w:rsidRDefault="00607572" w:rsidP="00683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p.69)</w:t>
      </w:r>
    </w:p>
    <w:p w14:paraId="0BDAB78D" w14:textId="77777777" w:rsidR="00683223" w:rsidRDefault="00683223" w:rsidP="00683223">
      <w:pPr>
        <w:pStyle w:val="NoSpacing"/>
        <w:rPr>
          <w:rFonts w:cs="Times New Roman"/>
          <w:szCs w:val="24"/>
        </w:rPr>
      </w:pPr>
    </w:p>
    <w:p w14:paraId="60C04296" w14:textId="77777777" w:rsidR="00683223" w:rsidRDefault="00683223" w:rsidP="00683223">
      <w:pPr>
        <w:pStyle w:val="NoSpacing"/>
        <w:rPr>
          <w:rFonts w:cs="Times New Roman"/>
          <w:szCs w:val="24"/>
        </w:rPr>
      </w:pPr>
    </w:p>
    <w:p w14:paraId="4AC74E55" w14:textId="77777777" w:rsidR="00683223" w:rsidRDefault="00683223" w:rsidP="00683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February 2024</w:t>
      </w:r>
    </w:p>
    <w:p w14:paraId="28819A15" w14:textId="064DB7EF" w:rsidR="00607572" w:rsidRDefault="00607572" w:rsidP="00683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2026</w:t>
      </w:r>
    </w:p>
    <w:p w14:paraId="6CB75FA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01B6B" w14:textId="77777777" w:rsidR="00AA25BA" w:rsidRDefault="00AA25BA" w:rsidP="009139A6">
      <w:r>
        <w:separator/>
      </w:r>
    </w:p>
  </w:endnote>
  <w:endnote w:type="continuationSeparator" w:id="0">
    <w:p w14:paraId="64A44C03" w14:textId="77777777" w:rsidR="00AA25BA" w:rsidRDefault="00AA25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B5E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D5B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AC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03068" w14:textId="77777777" w:rsidR="00AA25BA" w:rsidRDefault="00AA25BA" w:rsidP="009139A6">
      <w:r>
        <w:separator/>
      </w:r>
    </w:p>
  </w:footnote>
  <w:footnote w:type="continuationSeparator" w:id="0">
    <w:p w14:paraId="6E46DE2D" w14:textId="77777777" w:rsidR="00AA25BA" w:rsidRDefault="00AA25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A72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ED6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1AA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223"/>
    <w:rsid w:val="000666E0"/>
    <w:rsid w:val="002510B7"/>
    <w:rsid w:val="005C130B"/>
    <w:rsid w:val="00607572"/>
    <w:rsid w:val="00683223"/>
    <w:rsid w:val="00826F5C"/>
    <w:rsid w:val="009139A6"/>
    <w:rsid w:val="009448BB"/>
    <w:rsid w:val="00947624"/>
    <w:rsid w:val="00A3176C"/>
    <w:rsid w:val="00AA25BA"/>
    <w:rsid w:val="00AE65F8"/>
    <w:rsid w:val="00BA00AB"/>
    <w:rsid w:val="00CA6448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427E8"/>
  <w15:chartTrackingRefBased/>
  <w15:docId w15:val="{0D1B4669-D91A-4925-87C6-CBA06BAB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68</Words>
  <Characters>360</Characters>
  <Application>Microsoft Office Word</Application>
  <DocSecurity>0</DocSecurity>
  <Lines>18</Lines>
  <Paragraphs>14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2024-02-06T20:56:00Z</dcterms:created>
  <dcterms:modified xsi:type="dcterms:W3CDTF">2026-01-30T07:41:00Z</dcterms:modified>
</cp:coreProperties>
</file>